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3645B074" w:rsidR="00005339" w:rsidRDefault="00420C69">
            <w:pPr>
              <w:spacing w:after="120"/>
            </w:pPr>
            <w:r>
              <w:t>HTA 963 16/04/13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4B3F069F" w:rsidR="004902B9" w:rsidRDefault="004902B9">
            <w:pPr>
              <w:spacing w:after="120"/>
            </w:pPr>
            <w:r>
              <w:t>Beth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31A9ABF7" w:rsidR="00005339" w:rsidRDefault="00420C69">
            <w:pPr>
              <w:spacing w:after="120"/>
            </w:pPr>
            <w:r>
              <w:t>24 November 2021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2184F6FE" w:rsidR="00005339" w:rsidRDefault="00420C69">
            <w:pPr>
              <w:spacing w:after="120"/>
            </w:pPr>
            <w:r>
              <w:t>43 hours plus queries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05043921" w:rsidR="00997F2B" w:rsidRPr="001D5EF9" w:rsidRDefault="00420C69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7FE1A39C" w:rsidR="00997F2B" w:rsidRPr="001D5EF9" w:rsidRDefault="00420C69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0EB3640F" w:rsidR="00997F2B" w:rsidRPr="001D5EF9" w:rsidRDefault="00420C69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13125C35" w:rsidR="006D4EDE" w:rsidRPr="001D5EF9" w:rsidRDefault="00420C69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42681F0B" w:rsidR="00997F2B" w:rsidRPr="001D5EF9" w:rsidRDefault="00420C69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77777777" w:rsidR="007250C5" w:rsidRDefault="007250C5"/>
    <w:p w14:paraId="72A053A1" w14:textId="2CD9824A" w:rsidR="00156E60" w:rsidRDefault="00156E60"/>
    <w:sectPr w:rsidR="00156E60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6B9BB" w14:textId="77777777" w:rsidR="004F13BC" w:rsidRDefault="004F13BC">
      <w:r>
        <w:separator/>
      </w:r>
    </w:p>
  </w:endnote>
  <w:endnote w:type="continuationSeparator" w:id="0">
    <w:p w14:paraId="223656B3" w14:textId="77777777" w:rsidR="004F13BC" w:rsidRDefault="004F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DD17B" w14:textId="77777777" w:rsidR="004F13BC" w:rsidRDefault="004F13BC">
      <w:r>
        <w:separator/>
      </w:r>
    </w:p>
  </w:footnote>
  <w:footnote w:type="continuationSeparator" w:id="0">
    <w:p w14:paraId="71C6A5CC" w14:textId="77777777" w:rsidR="004F13BC" w:rsidRDefault="004F1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156E60"/>
    <w:rsid w:val="00324FBB"/>
    <w:rsid w:val="003D6837"/>
    <w:rsid w:val="00420C69"/>
    <w:rsid w:val="004902B9"/>
    <w:rsid w:val="004F13BC"/>
    <w:rsid w:val="00520864"/>
    <w:rsid w:val="006D4EDE"/>
    <w:rsid w:val="007250C5"/>
    <w:rsid w:val="008F5948"/>
    <w:rsid w:val="00997F2B"/>
    <w:rsid w:val="00A7342D"/>
    <w:rsid w:val="00AD7CC1"/>
    <w:rsid w:val="00C54951"/>
    <w:rsid w:val="00D13799"/>
    <w:rsid w:val="00E753A1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7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Bethany Lowes</cp:lastModifiedBy>
  <cp:revision>9</cp:revision>
  <cp:lastPrinted>2004-01-07T13:42:00Z</cp:lastPrinted>
  <dcterms:created xsi:type="dcterms:W3CDTF">2019-01-07T17:24:00Z</dcterms:created>
  <dcterms:modified xsi:type="dcterms:W3CDTF">2021-12-13T10:10:00Z</dcterms:modified>
</cp:coreProperties>
</file>